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8749" w14:textId="17A16D67" w:rsidR="00277427" w:rsidRPr="009C7463" w:rsidRDefault="009C7463" w:rsidP="00E507C0">
      <w:pPr>
        <w:tabs>
          <w:tab w:val="right" w:pos="1026"/>
          <w:tab w:val="left" w:pos="1440"/>
        </w:tabs>
        <w:rPr>
          <w:color w:val="FF0000"/>
          <w:szCs w:val="24"/>
        </w:rPr>
      </w:pPr>
      <w:r w:rsidRPr="009C7463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CA31E" wp14:editId="31F1528C">
                <wp:simplePos x="0" y="0"/>
                <wp:positionH relativeFrom="column">
                  <wp:posOffset>4444409</wp:posOffset>
                </wp:positionH>
                <wp:positionV relativeFrom="paragraph">
                  <wp:posOffset>85060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C3AC4" w14:textId="77777777" w:rsidR="00277427" w:rsidRPr="009C7463" w:rsidRDefault="00277427" w:rsidP="00F06136">
                            <w:pPr>
                              <w:jc w:val="center"/>
                            </w:pPr>
                          </w:p>
                          <w:p w14:paraId="1EF770A9" w14:textId="77777777" w:rsidR="00277427" w:rsidRPr="009C7463" w:rsidRDefault="00277427" w:rsidP="00F06136">
                            <w:pPr>
                              <w:jc w:val="center"/>
                            </w:pPr>
                          </w:p>
                          <w:p w14:paraId="15A9B5D3" w14:textId="77777777" w:rsidR="00277427" w:rsidRPr="009C7463" w:rsidRDefault="009C7463" w:rsidP="00F06136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C7463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FCA31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49.95pt;margin-top:6.7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" fillcolor="yellow">
                <v:textbox>
                  <w:txbxContent>
                    <w:p w14:paraId="7DCC3AC4" w14:textId="77777777" w:rsidR="00F06136" w:rsidRPr="009C7463" w:rsidRDefault="009C7463" w:rsidP="00F06136">
                      <w:pPr>
                        <w:jc w:val="center"/>
                      </w:pPr>
                    </w:p>
                    <w:p w14:paraId="1EF770A9" w14:textId="77777777" w:rsidR="00F06136" w:rsidRPr="009C7463" w:rsidRDefault="009C7463" w:rsidP="00F06136">
                      <w:pPr>
                        <w:jc w:val="center"/>
                      </w:pPr>
                    </w:p>
                    <w:p w14:paraId="15A9B5D3" w14:textId="77777777" w:rsidR="00F06136" w:rsidRPr="009C7463" w:rsidRDefault="009C7463" w:rsidP="00F06136">
                      <w:pPr>
                        <w:jc w:val="center"/>
                        <w:rPr>
                          <w:color w:val="FF0000"/>
                        </w:rPr>
                      </w:pPr>
                      <w:r w:rsidRPr="009C7463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9C7463">
        <w:rPr>
          <w:rFonts w:ascii="Calibri" w:hAnsi="Calibri"/>
          <w:szCs w:val="24"/>
        </w:rPr>
        <w:t xml:space="preserve">Wasz znak: </w:t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9C7463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Cs w:val="24"/>
          <w:highlight w:val="yellow"/>
        </w:rPr>
        <w:t>«Reference»</w:t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245FCE05" w14:textId="322C6E5C" w:rsidR="00277427" w:rsidRPr="009C7463" w:rsidRDefault="009C7463" w:rsidP="00E133C5">
      <w:pPr>
        <w:rPr>
          <w:rFonts w:ascii="Calibri" w:hAnsi="Calibri"/>
          <w:szCs w:val="24"/>
        </w:rPr>
      </w:pPr>
      <w:r w:rsidRPr="009C7463">
        <w:rPr>
          <w:rFonts w:ascii="Calibri" w:hAnsi="Calibri"/>
          <w:szCs w:val="24"/>
        </w:rPr>
        <w:t>Nasz znak:</w:t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9C7463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Cs w:val="24"/>
          <w:highlight w:val="yellow"/>
        </w:rPr>
        <w:t>«Number»</w:t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0A6F48C5" w14:textId="312FE948" w:rsidR="00277427" w:rsidRPr="009C7463" w:rsidRDefault="009C7463" w:rsidP="00E133C5">
      <w:pPr>
        <w:spacing w:before="120" w:after="120"/>
        <w:rPr>
          <w:rFonts w:ascii="Calibri" w:hAnsi="Calibri"/>
          <w:szCs w:val="24"/>
          <w:lang w:val="en-GB"/>
        </w:rPr>
      </w:pPr>
      <w:r w:rsidRPr="009C7463">
        <w:rPr>
          <w:rFonts w:ascii="Calibri" w:hAnsi="Calibri"/>
          <w:szCs w:val="24"/>
          <w:lang w:val="en-GB"/>
        </w:rPr>
        <w:t xml:space="preserve">Data: </w:t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color w:val="FF0000"/>
          <w:szCs w:val="24"/>
          <w:highlight w:val="yellow"/>
          <w:lang w:val="en-GB"/>
        </w:rPr>
        <w:t>Day Month Year</w:t>
      </w:r>
    </w:p>
    <w:p w14:paraId="6A4774D2" w14:textId="0E88CD12" w:rsidR="00277427" w:rsidRPr="009C7463" w:rsidRDefault="009C7463" w:rsidP="00E133C5">
      <w:pPr>
        <w:rPr>
          <w:rFonts w:ascii="Calibri" w:hAnsi="Calibri"/>
          <w:color w:val="FF0000"/>
          <w:szCs w:val="24"/>
          <w:highlight w:val="yellow"/>
          <w:lang w:val="en-GB"/>
        </w:rPr>
      </w:pPr>
      <w:r w:rsidRPr="009C7463">
        <w:rPr>
          <w:rFonts w:ascii="Calibri" w:hAnsi="Calibri"/>
          <w:szCs w:val="24"/>
          <w:lang w:val="en-GB"/>
        </w:rPr>
        <w:t>Kontakt:</w:t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color w:val="FF0000"/>
          <w:szCs w:val="24"/>
          <w:highlight w:val="yellow"/>
          <w:lang w:val="en-GB"/>
        </w:rPr>
        <w:t>John Smith</w:t>
      </w:r>
    </w:p>
    <w:p w14:paraId="52599286" w14:textId="6D92822E" w:rsidR="00277427" w:rsidRPr="009C7463" w:rsidRDefault="009C7463" w:rsidP="00E133C5">
      <w:pPr>
        <w:rPr>
          <w:rFonts w:ascii="Calibri" w:hAnsi="Calibri"/>
          <w:szCs w:val="24"/>
        </w:rPr>
      </w:pPr>
      <w:r w:rsidRPr="009C7463">
        <w:rPr>
          <w:rFonts w:ascii="Calibri" w:hAnsi="Calibri"/>
          <w:szCs w:val="24"/>
        </w:rPr>
        <w:t>Bezpośredni numer:</w:t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color w:val="FF0000"/>
          <w:szCs w:val="24"/>
          <w:highlight w:val="yellow"/>
        </w:rPr>
        <w:t>01111 111111</w:t>
      </w:r>
    </w:p>
    <w:p w14:paraId="515710A5" w14:textId="64E05E26" w:rsidR="00277427" w:rsidRPr="009C7463" w:rsidRDefault="009C7463" w:rsidP="00E133C5">
      <w:pPr>
        <w:rPr>
          <w:rFonts w:ascii="Calibri" w:hAnsi="Calibri"/>
          <w:color w:val="FF0000"/>
          <w:szCs w:val="24"/>
          <w:highlight w:val="yellow"/>
        </w:rPr>
      </w:pPr>
      <w:r w:rsidRPr="009C7463">
        <w:rPr>
          <w:rFonts w:ascii="Calibri" w:hAnsi="Calibri"/>
          <w:szCs w:val="24"/>
        </w:rPr>
        <w:t xml:space="preserve">Email: </w:t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szCs w:val="24"/>
        </w:rPr>
        <w:tab/>
      </w:r>
      <w:hyperlink r:id="rId11">
        <w:r w:rsidRPr="009C7463">
          <w:rPr>
            <w:rStyle w:val="Hyperlink"/>
            <w:rFonts w:ascii="Calibri" w:hAnsi="Calibri"/>
            <w:color w:val="FF0000"/>
            <w:szCs w:val="24"/>
            <w:highlight w:val="yellow"/>
          </w:rPr>
          <w:t>John.Smith@anytowncouncil.gov.uk</w:t>
        </w:r>
      </w:hyperlink>
    </w:p>
    <w:p w14:paraId="6F78C016" w14:textId="77777777" w:rsidR="00277427" w:rsidRPr="009C7463" w:rsidRDefault="00277427" w:rsidP="00E133C5">
      <w:pPr>
        <w:rPr>
          <w:rFonts w:ascii="Calibri" w:hAnsi="Calibri"/>
          <w:szCs w:val="24"/>
          <w:lang w:val="en-GB"/>
        </w:rPr>
      </w:pPr>
    </w:p>
    <w:p w14:paraId="561D606A" w14:textId="77777777" w:rsidR="009C7463" w:rsidRPr="00410ECE" w:rsidRDefault="009C7463" w:rsidP="009C7463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40089814" w14:textId="77777777" w:rsidR="009C7463" w:rsidRPr="00516B16" w:rsidRDefault="009C7463" w:rsidP="009C7463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24BEFB61" w14:textId="77777777" w:rsidR="009C7463" w:rsidRPr="00516B16" w:rsidRDefault="009C7463" w:rsidP="009C7463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4DBE6FFC" w14:textId="77777777" w:rsidR="009C7463" w:rsidRPr="00516B16" w:rsidRDefault="009C7463" w:rsidP="009C7463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1DDAF5C8" w14:textId="77777777" w:rsidR="009C7463" w:rsidRPr="00516B16" w:rsidRDefault="009C7463" w:rsidP="009C7463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7413CE53" w14:textId="77777777" w:rsidR="009C7463" w:rsidRPr="00EE4313" w:rsidRDefault="009C7463" w:rsidP="009C7463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76C05FE" w14:textId="77777777" w:rsidR="00277427" w:rsidRPr="009C7463" w:rsidRDefault="00277427" w:rsidP="002E2629">
      <w:pPr>
        <w:pStyle w:val="BodyText"/>
        <w:spacing w:after="0"/>
        <w:rPr>
          <w:rFonts w:ascii="Calibri" w:hAnsi="Calibri" w:cs="Arial"/>
          <w:color w:val="000000"/>
          <w:sz w:val="20"/>
          <w:lang w:val="en-GB"/>
        </w:rPr>
      </w:pPr>
    </w:p>
    <w:p w14:paraId="662EB351" w14:textId="2A525CDB" w:rsidR="00277427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color w:val="000000"/>
          <w:sz w:val="28"/>
          <w:szCs w:val="28"/>
        </w:rPr>
        <w:t xml:space="preserve">Szanowny / Szanowna 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365CEC">
        <w:rPr>
          <w:rFonts w:ascii="Calibri" w:hAnsi="Calibri"/>
          <w:sz w:val="28"/>
          <w:szCs w:val="28"/>
        </w:rPr>
        <w:t>,</w:t>
      </w:r>
    </w:p>
    <w:p w14:paraId="28A226A9" w14:textId="77777777" w:rsidR="00277427" w:rsidRPr="009C7463" w:rsidRDefault="00277427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4588C152" w14:textId="289918D9" w:rsidR="00277427" w:rsidRPr="009C7463" w:rsidRDefault="009C7463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Państwa poglądy są ważne</w:t>
      </w:r>
    </w:p>
    <w:p w14:paraId="1AF56965" w14:textId="422EB613" w:rsidR="00277427" w:rsidRPr="009C7463" w:rsidRDefault="009C7463" w:rsidP="009C7463">
      <w:pPr>
        <w:pStyle w:val="BodyText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 w:cs="Arial"/>
          <w:color w:val="000000"/>
          <w:sz w:val="28"/>
          <w:szCs w:val="24"/>
        </w:rPr>
        <w:t>Niedawno zaprosiliśmy Cię do wzięcia udziału w krajowej ankiecie dotyczącej Opieki Społecznej dla Dorosłych w latach 202</w:t>
      </w:r>
      <w:r w:rsidR="00277427">
        <w:rPr>
          <w:rFonts w:ascii="Calibri" w:hAnsi="Calibri" w:cs="Arial"/>
          <w:color w:val="000000"/>
          <w:sz w:val="28"/>
          <w:szCs w:val="24"/>
        </w:rPr>
        <w:t>4</w:t>
      </w:r>
      <w:r w:rsidRPr="009C7463">
        <w:rPr>
          <w:rFonts w:ascii="Calibri" w:hAnsi="Calibri" w:cs="Arial"/>
          <w:color w:val="000000"/>
          <w:sz w:val="28"/>
          <w:szCs w:val="24"/>
        </w:rPr>
        <w:t>–2</w:t>
      </w:r>
      <w:r w:rsidR="00277427">
        <w:rPr>
          <w:rFonts w:ascii="Calibri" w:hAnsi="Calibri" w:cs="Arial"/>
          <w:color w:val="000000"/>
          <w:sz w:val="28"/>
          <w:szCs w:val="24"/>
        </w:rPr>
        <w:t>5</w:t>
      </w:r>
      <w:r w:rsidRPr="009C7463">
        <w:rPr>
          <w:rFonts w:ascii="Calibri" w:hAnsi="Calibri" w:cs="Arial"/>
          <w:color w:val="000000"/>
          <w:sz w:val="28"/>
          <w:szCs w:val="24"/>
        </w:rPr>
        <w:t xml:space="preserve">. Ankieta jest przeprowadzana przez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9C7463">
        <w:rPr>
          <w:rFonts w:ascii="Calibri" w:hAnsi="Calibri" w:cs="Arial"/>
          <w:color w:val="000000"/>
          <w:sz w:val="28"/>
          <w:szCs w:val="24"/>
        </w:rPr>
        <w:t xml:space="preserve"> w imieniu NHS England.</w:t>
      </w:r>
    </w:p>
    <w:p w14:paraId="53D8FF4A" w14:textId="15D1E313" w:rsidR="00277427" w:rsidRPr="009C7463" w:rsidRDefault="009C7463" w:rsidP="009C7463">
      <w:pPr>
        <w:pStyle w:val="BodyText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 w:cs="Arial"/>
          <w:color w:val="000000"/>
          <w:sz w:val="28"/>
          <w:szCs w:val="24"/>
        </w:rPr>
        <w:t>Jeżeli niedawno odesłałeś wypełnioną ankietę, dziękujemy i pr</w:t>
      </w:r>
      <w:r>
        <w:rPr>
          <w:rFonts w:ascii="Calibri" w:hAnsi="Calibri" w:cs="Arial"/>
          <w:color w:val="000000"/>
          <w:sz w:val="28"/>
          <w:szCs w:val="24"/>
        </w:rPr>
        <w:t xml:space="preserve">zepraszamy za ponowny kontakt. </w:t>
      </w:r>
      <w:r w:rsidRPr="009C7463">
        <w:rPr>
          <w:rFonts w:ascii="Calibri" w:hAnsi="Calibri" w:cs="Arial"/>
          <w:color w:val="000000"/>
          <w:sz w:val="28"/>
          <w:szCs w:val="24"/>
        </w:rPr>
        <w:t>Jeśli jeszcze nie udzieliłeś odpowiedzi, chcielibyśmy ponownie zaprosić Cię do pomocy poprzez wypełnienie tej ankiety. Chcemy dać możliwość udziału w ankiecie jak największej liczbie osób; Może to oznaczać, że od czasu do czasu wysyłamy ankietę do kogoś, kto wolałby jej nie otrzymywać. Przepraszamy, jeśli otrzymanie tej ankiety spowodowało jakikolwiek niepokój.</w:t>
      </w:r>
    </w:p>
    <w:p w14:paraId="6FF1E256" w14:textId="2D84FF3F" w:rsidR="00277427" w:rsidRPr="009C7463" w:rsidRDefault="00277427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6240CD0E" w14:textId="40D8F29A" w:rsidR="00277427" w:rsidRPr="009C7463" w:rsidRDefault="009C7463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Poprawa opieki socjalnej dla osób dorosłych w Państwa okolicy</w:t>
      </w:r>
    </w:p>
    <w:p w14:paraId="48660E81" w14:textId="6F94099F" w:rsidR="00277427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b/>
          <w:color w:val="000000"/>
          <w:sz w:val="28"/>
          <w:szCs w:val="24"/>
        </w:rPr>
        <w:t>Prosimy o wzięcie udziału w ankiecie poprzez wypełnienie załączonego kwestionariusza</w:t>
      </w:r>
      <w:r w:rsidRPr="009C7463">
        <w:rPr>
          <w:rFonts w:ascii="Calibri" w:hAnsi="Calibri"/>
          <w:color w:val="000000"/>
          <w:sz w:val="28"/>
          <w:szCs w:val="24"/>
        </w:rPr>
        <w:t>. Pytania w kwestionariuszu dotyczą Państwa poglądów na temat otrzymywanych usług oraz odczuwanej przez Państwa jakości życia.</w:t>
      </w:r>
    </w:p>
    <w:p w14:paraId="1216DE83" w14:textId="0BD1F0AE" w:rsidR="00277427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sz w:val="28"/>
          <w:szCs w:val="24"/>
        </w:rPr>
        <w:t>Im więcej osób weźmie udział w ankiecie, tym bardziej przydatne będą dla nas wyniki, które pomogą nam ocenić i ulepszyć lokalne usługi dla osób w Państwa sytuacji.</w:t>
      </w:r>
    </w:p>
    <w:p w14:paraId="23C18C4C" w14:textId="100AECB9" w:rsidR="00277427" w:rsidRPr="009C7463" w:rsidRDefault="009C7463" w:rsidP="009C7463">
      <w:pPr>
        <w:rPr>
          <w:rFonts w:ascii="Calibri" w:hAnsi="Calibri" w:cs="Arial"/>
          <w:sz w:val="28"/>
          <w:szCs w:val="24"/>
        </w:rPr>
      </w:pPr>
      <w:r w:rsidRPr="009C7463">
        <w:rPr>
          <w:rFonts w:ascii="Calibri" w:hAnsi="Calibri"/>
          <w:sz w:val="28"/>
          <w:szCs w:val="24"/>
        </w:rPr>
        <w:t xml:space="preserve">Po wypełnieniu, prosimy o odesłanie kwestionariusza w opłaconej kopercie przed datą </w:t>
      </w:r>
      <w:r w:rsidRPr="009C7463">
        <w:rPr>
          <w:rFonts w:ascii="Calibri" w:hAnsi="Calibri"/>
          <w:b/>
          <w:color w:val="FF0000"/>
          <w:sz w:val="28"/>
          <w:szCs w:val="24"/>
          <w:shd w:val="clear" w:color="auto" w:fill="FFFF00"/>
        </w:rPr>
        <w:t>[DATE]</w:t>
      </w:r>
      <w:r w:rsidRPr="009C7463">
        <w:rPr>
          <w:rFonts w:ascii="Calibri" w:hAnsi="Calibri"/>
          <w:sz w:val="28"/>
          <w:szCs w:val="24"/>
        </w:rPr>
        <w:t>. Na kopercie nie trzeba umieszczać znaczka.</w:t>
      </w:r>
    </w:p>
    <w:p w14:paraId="519A33C9" w14:textId="0AA7C587" w:rsidR="00277427" w:rsidRPr="009C7463" w:rsidRDefault="00277427" w:rsidP="009C7463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7472427A" w14:textId="5056EE7B" w:rsidR="00277427" w:rsidRPr="009C7463" w:rsidRDefault="009C7463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Podane przez Państwa informacje będą traktowane jako poufne</w:t>
      </w:r>
    </w:p>
    <w:p w14:paraId="5DC91162" w14:textId="168F34F8" w:rsidR="00277427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color w:val="000000"/>
          <w:sz w:val="28"/>
          <w:szCs w:val="24"/>
        </w:rPr>
        <w:t xml:space="preserve">Więcej informacji na temat ankiety i powodów, dla których Państwo zostali wybrani znajduje się na odwrotnej stronie. Jeśli mają Państwo jakiekolwiek pytania lub potrzebują Państwo pomocy w wypełnieniu kwestionariusza, prosimy przejść do części </w:t>
      </w:r>
      <w:r w:rsidRPr="009C7463">
        <w:rPr>
          <w:rFonts w:ascii="Calibri" w:hAnsi="Calibri"/>
          <w:b/>
          <w:bCs/>
          <w:color w:val="000000"/>
          <w:sz w:val="28"/>
          <w:szCs w:val="24"/>
        </w:rPr>
        <w:t>„Skontaktuj się z nami”</w:t>
      </w:r>
      <w:r w:rsidRPr="009C7463">
        <w:rPr>
          <w:rFonts w:ascii="Calibri" w:hAnsi="Calibri"/>
          <w:color w:val="000000"/>
          <w:sz w:val="28"/>
          <w:szCs w:val="24"/>
        </w:rPr>
        <w:t xml:space="preserve"> na końcu listu.</w:t>
      </w:r>
    </w:p>
    <w:p w14:paraId="34CA5B66" w14:textId="77777777" w:rsidR="00277427" w:rsidRPr="009C7463" w:rsidRDefault="00277427" w:rsidP="009C7463">
      <w:pPr>
        <w:pStyle w:val="BodyText"/>
        <w:spacing w:after="0"/>
        <w:rPr>
          <w:rFonts w:ascii="Calibri" w:hAnsi="Calibri" w:cs="Arial"/>
          <w:color w:val="FF0000"/>
          <w:sz w:val="28"/>
          <w:szCs w:val="24"/>
        </w:rPr>
      </w:pPr>
    </w:p>
    <w:p w14:paraId="245D45EF" w14:textId="22BBC35B" w:rsidR="00277427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color w:val="000000"/>
          <w:sz w:val="28"/>
          <w:szCs w:val="24"/>
        </w:rPr>
        <w:t>Bardzo dziękujemy za poświęcony czas i za pomoc na rzecz usług opieki socjalnej dla dorosłych „Adult Social Care”.</w:t>
      </w:r>
    </w:p>
    <w:p w14:paraId="16427CB4" w14:textId="77777777" w:rsidR="00277427" w:rsidRPr="009C7463" w:rsidRDefault="00277427" w:rsidP="009C7463">
      <w:pPr>
        <w:pStyle w:val="BodyText"/>
        <w:spacing w:after="0"/>
        <w:rPr>
          <w:rFonts w:ascii="Calibri" w:hAnsi="Calibri"/>
          <w:sz w:val="28"/>
          <w:szCs w:val="28"/>
        </w:rPr>
      </w:pPr>
    </w:p>
    <w:p w14:paraId="795EC953" w14:textId="3CCCF9B2" w:rsidR="00277427" w:rsidRPr="009C7463" w:rsidRDefault="009C7463" w:rsidP="009C7463">
      <w:pPr>
        <w:pStyle w:val="BodyText"/>
        <w:spacing w:after="0"/>
        <w:rPr>
          <w:rFonts w:ascii="Calibri" w:hAnsi="Calibri"/>
          <w:sz w:val="28"/>
          <w:szCs w:val="28"/>
          <w:lang w:val="en-GB"/>
        </w:rPr>
      </w:pPr>
      <w:r w:rsidRPr="009C7463">
        <w:rPr>
          <w:rFonts w:ascii="Calibri" w:hAnsi="Calibri"/>
          <w:sz w:val="28"/>
          <w:szCs w:val="28"/>
          <w:lang w:val="en-GB"/>
        </w:rPr>
        <w:t>Z poważaniem,</w:t>
      </w:r>
    </w:p>
    <w:p w14:paraId="686D9150" w14:textId="5E486252" w:rsidR="00277427" w:rsidRPr="009C7463" w:rsidRDefault="009C7463" w:rsidP="009C7463">
      <w:pPr>
        <w:keepNext/>
        <w:rPr>
          <w:rFonts w:ascii="Calibri" w:hAnsi="Calibri"/>
          <w:color w:val="FF0000"/>
          <w:sz w:val="28"/>
          <w:szCs w:val="28"/>
          <w:highlight w:val="yellow"/>
          <w:lang w:val="en-GB"/>
        </w:rPr>
      </w:pP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t>ADD DIRECTORS SIGNATURE</w:t>
      </w:r>
    </w:p>
    <w:p w14:paraId="19F0DC47" w14:textId="483F4644" w:rsidR="00277427" w:rsidRPr="009C7463" w:rsidRDefault="00277427" w:rsidP="009C7463">
      <w:pPr>
        <w:keepNext/>
        <w:rPr>
          <w:rFonts w:ascii="Calibri" w:hAnsi="Calibri"/>
          <w:color w:val="FF0000"/>
          <w:sz w:val="28"/>
          <w:szCs w:val="28"/>
          <w:highlight w:val="yellow"/>
          <w:lang w:val="en-GB"/>
        </w:rPr>
      </w:pPr>
    </w:p>
    <w:p w14:paraId="3E777A91" w14:textId="20109AD3" w:rsidR="00277427" w:rsidRPr="009C7463" w:rsidRDefault="009C7463" w:rsidP="009C7463">
      <w:pPr>
        <w:keepNext/>
        <w:rPr>
          <w:rFonts w:ascii="Calibri" w:hAnsi="Calibri"/>
          <w:color w:val="FF0000"/>
          <w:sz w:val="28"/>
          <w:szCs w:val="28"/>
          <w:highlight w:val="yellow"/>
          <w:lang w:val="en-GB"/>
        </w:rPr>
      </w:pP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Title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«Title»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t xml:space="preserve"> 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Firstname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«Firstname»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t xml:space="preserve"> 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LastName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«LastName»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3810671F" w14:textId="0620F33C" w:rsidR="00277427" w:rsidRPr="009C7463" w:rsidRDefault="009C7463" w:rsidP="009C7463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9C7463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7F79313A" w14:textId="77777777" w:rsidR="00277427" w:rsidRPr="009C7463" w:rsidRDefault="00277427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</w:p>
    <w:p w14:paraId="72B8C835" w14:textId="18423302" w:rsidR="00277427" w:rsidRPr="009C7463" w:rsidRDefault="009C7463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Dlaczego zostałem wybrany?</w:t>
      </w:r>
    </w:p>
    <w:p w14:paraId="6FB1DB03" w14:textId="2BFA82B7" w:rsidR="00277427" w:rsidRPr="009C7463" w:rsidRDefault="009C7463" w:rsidP="009C7463">
      <w:pPr>
        <w:pStyle w:val="BodyText"/>
        <w:spacing w:after="0"/>
        <w:rPr>
          <w:rFonts w:ascii="Calibri" w:hAnsi="Calibri" w:cs="Arial"/>
          <w:sz w:val="28"/>
          <w:szCs w:val="24"/>
        </w:rPr>
      </w:pPr>
      <w:bookmarkStart w:id="0" w:name="_Hlk40766566"/>
      <w:bookmarkEnd w:id="0"/>
      <w:r w:rsidRPr="009C7463">
        <w:rPr>
          <w:rFonts w:ascii="Calibri" w:hAnsi="Calibri"/>
          <w:color w:val="000000"/>
          <w:sz w:val="28"/>
          <w:szCs w:val="24"/>
        </w:rPr>
        <w:t xml:space="preserve">Wybraliśmy </w:t>
      </w:r>
      <w:r w:rsidRPr="009C7463">
        <w:rPr>
          <w:rFonts w:ascii="Calibri" w:hAnsi="Calibri"/>
          <w:color w:val="000000" w:themeColor="text1"/>
          <w:sz w:val="28"/>
          <w:szCs w:val="24"/>
          <w:highlight w:val="yellow"/>
        </w:rPr>
        <w:t>losowo</w:t>
      </w:r>
      <w:r w:rsidRPr="009C7463">
        <w:rPr>
          <w:rFonts w:ascii="Calibri" w:hAnsi="Calibri"/>
          <w:color w:val="FF0000"/>
          <w:sz w:val="28"/>
          <w:szCs w:val="24"/>
        </w:rPr>
        <w:t xml:space="preserve"> </w:t>
      </w:r>
      <w:r w:rsidRPr="009C7463">
        <w:rPr>
          <w:rFonts w:ascii="Calibri" w:hAnsi="Calibri"/>
          <w:color w:val="FF0000"/>
          <w:sz w:val="28"/>
          <w:szCs w:val="24"/>
          <w:highlight w:val="yellow"/>
        </w:rPr>
        <w:t>[remove ‘losowo’ if whole sampling frame is being surveyed]</w:t>
      </w:r>
      <w:r w:rsidRPr="009C7463">
        <w:rPr>
          <w:rFonts w:ascii="Calibri" w:hAnsi="Calibri"/>
          <w:color w:val="FF0000"/>
          <w:sz w:val="28"/>
          <w:szCs w:val="24"/>
        </w:rPr>
        <w:t xml:space="preserve"> </w:t>
      </w:r>
      <w:r w:rsidRPr="009C7463">
        <w:rPr>
          <w:rFonts w:ascii="Calibri" w:hAnsi="Calibri"/>
          <w:color w:val="000000"/>
          <w:sz w:val="28"/>
          <w:szCs w:val="24"/>
        </w:rPr>
        <w:t xml:space="preserve">osoby, które otrzymały opiekę i usługi wsparcia opłacone lub zorganizowane przez </w:t>
      </w:r>
      <w:r w:rsidRPr="009C7463">
        <w:rPr>
          <w:rFonts w:ascii="Calibri" w:hAnsi="Calibri"/>
          <w:color w:val="FF0000"/>
          <w:sz w:val="28"/>
          <w:szCs w:val="24"/>
          <w:highlight w:val="yellow"/>
        </w:rPr>
        <w:t>[your local Social Services Department].</w:t>
      </w:r>
      <w:r w:rsidRPr="009C7463">
        <w:rPr>
          <w:rFonts w:ascii="Calibri" w:hAnsi="Calibri"/>
          <w:color w:val="FF0000"/>
          <w:sz w:val="28"/>
          <w:szCs w:val="24"/>
        </w:rPr>
        <w:t xml:space="preserve"> </w:t>
      </w:r>
      <w:r w:rsidRPr="009C7463">
        <w:rPr>
          <w:rFonts w:ascii="Calibri" w:hAnsi="Calibri"/>
          <w:sz w:val="28"/>
          <w:szCs w:val="24"/>
        </w:rPr>
        <w:t>Na przykład można mieszkać w domu opieki, uczęszczać do ośrodka dziennego, mieć pracownika opieki lub korzystać z posiłków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9C7463">
        <w:rPr>
          <w:rFonts w:ascii="Calibri" w:hAnsi="Calibri" w:cs="Calibri"/>
          <w:color w:val="FF0000"/>
          <w:sz w:val="28"/>
          <w:szCs w:val="28"/>
          <w:highlight w:val="yellow"/>
        </w:rPr>
        <w:t>[councils can add one or two additional services specific for their area if they choose to]</w:t>
      </w:r>
      <w:r w:rsidRPr="009C7463">
        <w:rPr>
          <w:rFonts w:ascii="Calibri" w:hAnsi="Calibri" w:cs="Arial"/>
          <w:sz w:val="28"/>
          <w:szCs w:val="24"/>
        </w:rPr>
        <w:t>.</w:t>
      </w:r>
    </w:p>
    <w:p w14:paraId="152BF615" w14:textId="0810CBE0" w:rsidR="00277427" w:rsidRPr="009C7463" w:rsidRDefault="00277427" w:rsidP="009C7463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79E3D01E" w14:textId="394B299B" w:rsidR="00277427" w:rsidRPr="009C7463" w:rsidRDefault="009C7463" w:rsidP="009C7463">
      <w:pPr>
        <w:rPr>
          <w:rFonts w:ascii="Calibri" w:hAnsi="Calibri" w:cs="Arial"/>
          <w:b/>
          <w:color w:val="000000"/>
          <w:sz w:val="32"/>
        </w:rPr>
      </w:pPr>
      <w:r w:rsidRPr="009C7463">
        <w:rPr>
          <w:rFonts w:ascii="Calibri" w:hAnsi="Calibri" w:cs="Arial"/>
          <w:b/>
          <w:color w:val="000000"/>
          <w:sz w:val="32"/>
        </w:rPr>
        <w:t>Co się stanie z moimi odpowiedziami?</w:t>
      </w:r>
    </w:p>
    <w:p w14:paraId="33B3F627" w14:textId="5A0F03E9" w:rsidR="00277427" w:rsidRPr="009C7463" w:rsidRDefault="009C7463" w:rsidP="009C7463">
      <w:pPr>
        <w:rPr>
          <w:rFonts w:ascii="Calibri" w:hAnsi="Calibri" w:cs="Arial"/>
          <w:color w:val="FF0000"/>
          <w:sz w:val="28"/>
          <w:lang w:eastAsia="en-GB"/>
        </w:rPr>
      </w:pPr>
      <w:r w:rsidRPr="009C7463">
        <w:rPr>
          <w:rFonts w:ascii="Calibri" w:hAnsi="Calibri" w:cs="Arial"/>
          <w:sz w:val="28"/>
          <w:highlight w:val="yellow"/>
          <w:lang w:eastAsia="en-GB"/>
        </w:rPr>
        <w:t xml:space="preserve">Odpowiedzi są zbierane przez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9C7463">
        <w:rPr>
          <w:rFonts w:ascii="Calibri" w:hAnsi="Calibri" w:cs="Arial"/>
          <w:sz w:val="28"/>
          <w:highlight w:val="yellow"/>
          <w:lang w:eastAsia="en-GB"/>
        </w:rPr>
        <w:t xml:space="preserve"> w imieniu</w:t>
      </w:r>
      <w:r w:rsidRPr="009C7463">
        <w:rPr>
          <w:rFonts w:ascii="Calibri" w:hAnsi="Calibri" w:cs="Arial"/>
          <w:color w:val="FF0000"/>
          <w:sz w:val="28"/>
          <w:highlight w:val="yellow"/>
          <w:lang w:eastAsia="en-GB"/>
        </w:rPr>
        <w:t xml:space="preserve">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9C7463">
        <w:rPr>
          <w:rFonts w:ascii="Calibri" w:hAnsi="Calibri" w:cs="Arial"/>
          <w:color w:val="FF0000"/>
          <w:sz w:val="28"/>
          <w:highlight w:val="yellow"/>
          <w:lang w:eastAsia="en-GB"/>
        </w:rPr>
        <w:t>.</w:t>
      </w:r>
    </w:p>
    <w:p w14:paraId="19F6F556" w14:textId="01D3145B" w:rsidR="00277427" w:rsidRPr="009C7463" w:rsidRDefault="009C7463" w:rsidP="009C7463">
      <w:pPr>
        <w:rPr>
          <w:rFonts w:ascii="Calibri" w:hAnsi="Calibri" w:cs="Arial"/>
          <w:sz w:val="28"/>
          <w:szCs w:val="28"/>
          <w:lang w:eastAsia="en-GB"/>
        </w:rPr>
      </w:pPr>
      <w:r w:rsidRPr="009C7463">
        <w:rPr>
          <w:rFonts w:ascii="Calibri" w:hAnsi="Calibri"/>
          <w:sz w:val="28"/>
          <w:szCs w:val="28"/>
        </w:rPr>
        <w:t xml:space="preserve">Twoje odpowiedzi są poufne i </w:t>
      </w:r>
      <w:r w:rsidRPr="009C7463">
        <w:rPr>
          <w:rFonts w:ascii="Calibri" w:hAnsi="Calibri" w:cs="Arial"/>
          <w:sz w:val="28"/>
          <w:szCs w:val="28"/>
          <w:lang w:eastAsia="en-GB"/>
        </w:rPr>
        <w:t xml:space="preserve">nie będą przekazywane nikomu bezpośrednio świadczącemu Ci usługi. </w:t>
      </w:r>
      <w:r w:rsidRPr="009C7463">
        <w:rPr>
          <w:rFonts w:ascii="Calibri" w:hAnsi="Calibri" w:cs="Calibri"/>
          <w:sz w:val="28"/>
          <w:szCs w:val="28"/>
        </w:rPr>
        <w:t xml:space="preserve">Zanonimizujemy wyniki, aby nikt nie mógł Cię bezpośrednio zidentyfikować, usuwając wszystkie Twoje dane osobowe (imię i nazwisko, adres, kod pocztowy, data urodzenia, 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9C7463">
        <w:rPr>
          <w:rFonts w:ascii="Calibri" w:hAnsi="Calibri" w:cs="Calibri"/>
          <w:sz w:val="28"/>
          <w:szCs w:val="28"/>
        </w:rPr>
        <w:t>) przed udostępnieniem informacji dla NHS England</w:t>
      </w:r>
      <w:r w:rsidRPr="009C7463">
        <w:rPr>
          <w:rFonts w:ascii="Calibri" w:hAnsi="Calibri" w:cs="Arial"/>
          <w:sz w:val="28"/>
          <w:lang w:eastAsia="en-GB"/>
        </w:rPr>
        <w:t xml:space="preserve"> (krajowa organizacja informacyjno-technologiczna wspierająca usługi opieki zdrowotnej i społecznej)</w:t>
      </w:r>
      <w:r w:rsidRPr="009C7463">
        <w:rPr>
          <w:rFonts w:ascii="Calibri" w:hAnsi="Calibri" w:cs="Calibri"/>
          <w:sz w:val="28"/>
          <w:szCs w:val="28"/>
        </w:rPr>
        <w:t xml:space="preserve">. </w:t>
      </w:r>
      <w:r w:rsidRPr="009C7463">
        <w:t xml:space="preserve">Odpowiedzi będą powiązane z niektórymi danymi demograficznymi przechowywanymi przez </w:t>
      </w:r>
      <w:r w:rsidRPr="009C7463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9C7463">
        <w:t xml:space="preserve"> przy użyciu unikalnego kodu referencyjnego.</w:t>
      </w:r>
      <w:r w:rsidRPr="009C7463">
        <w:rPr>
          <w:rFonts w:ascii="Calibri" w:hAnsi="Calibri" w:cs="Arial"/>
          <w:sz w:val="28"/>
          <w:lang w:eastAsia="en-GB"/>
        </w:rPr>
        <w:t xml:space="preserve"> Te zanonimizowane wyniki są następnie publikowane i wykorzystywane przez naukowców i organizacje, takie jak Departament Zdrowia i Opieki Społecznej, w celu poprawy usług.</w:t>
      </w:r>
    </w:p>
    <w:p w14:paraId="5A07DB4B" w14:textId="1146182A" w:rsidR="00277427" w:rsidRPr="009C7463" w:rsidRDefault="009C7463" w:rsidP="009C7463">
      <w:pPr>
        <w:rPr>
          <w:rFonts w:ascii="Calibri" w:hAnsi="Calibri" w:cs="Arial"/>
          <w:sz w:val="28"/>
          <w:lang w:eastAsia="en-GB"/>
        </w:rPr>
      </w:pPr>
      <w:r w:rsidRPr="009C7463">
        <w:rPr>
          <w:rFonts w:ascii="Calibri" w:hAnsi="Calibri" w:cs="Arial"/>
          <w:sz w:val="28"/>
          <w:szCs w:val="28"/>
          <w:lang w:eastAsia="en-GB"/>
        </w:rPr>
        <w:t xml:space="preserve">Skontaktujemy się z Tobą w sprawie Twoich odpowiedzi tylko wtedy, gdy wskażesz, że istnieje ryzyko dla zdrowia i bezpieczeństwa Twojego lub kogoś innego, lub że masz poważny problem z opieką. W takim przypadku osoba, która nie jest Twoim pracownikiem socjalnym </w:t>
      </w:r>
      <w:r w:rsidRPr="009C7463">
        <w:rPr>
          <w:rFonts w:ascii="Calibri" w:hAnsi="Calibri" w:cs="Arial"/>
          <w:sz w:val="28"/>
          <w:lang w:eastAsia="en-GB"/>
        </w:rPr>
        <w:t>lub opiekunem, skontaktuje się z Tobą, aby omówić dalsze postępowanie.</w:t>
      </w:r>
      <w:r>
        <w:rPr>
          <w:rFonts w:ascii="Calibri" w:hAnsi="Calibri" w:cs="Arial"/>
          <w:sz w:val="28"/>
          <w:lang w:eastAsia="en-GB"/>
        </w:rPr>
        <w:t xml:space="preserve"> </w:t>
      </w:r>
      <w:r w:rsidRPr="009C7463">
        <w:rPr>
          <w:rFonts w:ascii="Calibri" w:hAnsi="Calibri" w:cs="Arial"/>
          <w:sz w:val="28"/>
          <w:lang w:eastAsia="en-GB"/>
        </w:rPr>
        <w:t xml:space="preserve">Dalsze informacje na temat swoich praw można znaleźć </w:t>
      </w:r>
      <w:r w:rsidRPr="009C7463">
        <w:rPr>
          <w:rFonts w:ascii="Calibri" w:hAnsi="Calibri" w:cs="Arial"/>
          <w:sz w:val="28"/>
          <w:highlight w:val="yellow"/>
          <w:lang w:eastAsia="en-GB"/>
        </w:rPr>
        <w:t xml:space="preserve">[w dostarczonym osobnym arkuszu informacyjnym] na naszej stronie internetowej i/lub [na stronie internetowej Biura Komisarza ds. Informacji: </w:t>
      </w:r>
      <w:hyperlink r:id="rId12" w:history="1">
        <w:r w:rsidRPr="00E31DA6">
          <w:rPr>
            <w:rStyle w:val="Hyperlink"/>
            <w:rFonts w:ascii="Calibri" w:hAnsi="Calibri" w:cs="Arial"/>
            <w:sz w:val="28"/>
            <w:highlight w:val="yellow"/>
            <w:lang w:eastAsia="en-GB"/>
          </w:rPr>
          <w:t>https://ico.org.uk/for-organisations/guide-to-the-general-data-protection-regulation-gdpr/individual-rights/right-to-be-informed/</w:t>
        </w:r>
      </w:hyperlink>
      <w:r>
        <w:rPr>
          <w:rFonts w:ascii="Calibri" w:hAnsi="Calibri" w:cs="Arial"/>
          <w:sz w:val="28"/>
          <w:highlight w:val="yellow"/>
          <w:lang w:eastAsia="en-GB"/>
        </w:rPr>
        <w:t>]</w:t>
      </w:r>
      <w:r w:rsidRPr="009C7463">
        <w:rPr>
          <w:rFonts w:ascii="Calibri" w:hAnsi="Calibri" w:cs="Arial"/>
          <w:sz w:val="28"/>
          <w:lang w:eastAsia="en-GB"/>
        </w:rPr>
        <w:t>.</w:t>
      </w:r>
    </w:p>
    <w:p w14:paraId="02B8AD8A" w14:textId="3B03048F" w:rsidR="00277427" w:rsidRPr="009C7463" w:rsidRDefault="00277427" w:rsidP="009C7463">
      <w:pPr>
        <w:rPr>
          <w:rFonts w:ascii="Calibri" w:hAnsi="Calibri" w:cs="Arial"/>
          <w:sz w:val="28"/>
          <w:szCs w:val="24"/>
          <w:lang w:eastAsia="en-GB"/>
        </w:rPr>
      </w:pPr>
    </w:p>
    <w:p w14:paraId="6C9AD78B" w14:textId="7AF56177" w:rsidR="00277427" w:rsidRPr="009C7463" w:rsidRDefault="009C7463" w:rsidP="009C7463">
      <w:pPr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Czy ktoś może mi pomóc w wypełnieniu niniejszego kwestionariusza?</w:t>
      </w:r>
    </w:p>
    <w:p w14:paraId="4EFC0F1C" w14:textId="7ABAC502" w:rsidR="00277427" w:rsidRPr="009C7463" w:rsidRDefault="009C7463" w:rsidP="009C7463">
      <w:pPr>
        <w:rPr>
          <w:rFonts w:ascii="Calibri" w:hAnsi="Calibri" w:cs="Arial"/>
          <w:sz w:val="28"/>
          <w:szCs w:val="24"/>
        </w:rPr>
      </w:pPr>
      <w:r w:rsidRPr="009C7463">
        <w:rPr>
          <w:rFonts w:ascii="Calibri" w:hAnsi="Calibri"/>
          <w:sz w:val="28"/>
          <w:szCs w:val="24"/>
        </w:rPr>
        <w:t>Tak, dostępne są różne rodzaje pomocy. Można poprosić o wersję w innym języku, większym drukiem lub w łatwym do odczytania formacie. Można również poprosić o wypełnienie ankiety telefonicznie lub osobiście. Jeśli mają Państwo jakąkolwiek prośbę lub</w:t>
      </w:r>
      <w:r>
        <w:rPr>
          <w:rFonts w:ascii="Calibri" w:hAnsi="Calibri"/>
          <w:sz w:val="28"/>
          <w:szCs w:val="24"/>
        </w:rPr>
        <w:t xml:space="preserve"> </w:t>
      </w:r>
      <w:r w:rsidRPr="009C7463">
        <w:rPr>
          <w:rFonts w:ascii="Calibri" w:hAnsi="Calibri"/>
          <w:sz w:val="28"/>
          <w:szCs w:val="24"/>
        </w:rPr>
        <w:t>pytania, prosimy wówczas skontaktować się z nami, korzystając z danych w części „Skontaktuj się z nami” poniżej.</w:t>
      </w:r>
    </w:p>
    <w:p w14:paraId="17F4A35A" w14:textId="032AD364" w:rsidR="00277427" w:rsidRPr="009C7463" w:rsidRDefault="009C7463" w:rsidP="009C7463">
      <w:pPr>
        <w:rPr>
          <w:rFonts w:ascii="Calibri" w:hAnsi="Calibri" w:cs="Arial"/>
          <w:sz w:val="28"/>
          <w:szCs w:val="24"/>
        </w:rPr>
      </w:pPr>
      <w:r w:rsidRPr="009C7463">
        <w:rPr>
          <w:rFonts w:ascii="Calibri" w:hAnsi="Calibri"/>
          <w:sz w:val="28"/>
          <w:szCs w:val="24"/>
        </w:rPr>
        <w:lastRenderedPageBreak/>
        <w:t>Jeśli uważają Państwo, że nie są w stanie samodzielnie wypełnić kwestionariusza, o pomoc można poprosić przyjaciela lub krewnego; aczkolwiek, ważne są tutaj tylko Państwa poglądy i doświadczenia, toteż osoby te muszą wypełnić formularz, zapisując Państwa dokładne odpowiedzi na pytania. Mogą Państwo również poprosić nas o zorganizowanie niezależnego pomocnika, który pomoże Państwu w wypełnieniu niniejszej ankiety, korzystając z danych kontaktowych znajdujących się poniżej.</w:t>
      </w:r>
    </w:p>
    <w:p w14:paraId="748D5B96" w14:textId="77777777" w:rsidR="00277427" w:rsidRPr="009C7463" w:rsidRDefault="00277427" w:rsidP="009C7463">
      <w:pPr>
        <w:rPr>
          <w:rFonts w:ascii="Calibri" w:hAnsi="Calibri" w:cs="Arial"/>
          <w:sz w:val="28"/>
          <w:szCs w:val="24"/>
          <w:lang w:eastAsia="en-GB"/>
        </w:rPr>
      </w:pPr>
    </w:p>
    <w:p w14:paraId="17D0CF8F" w14:textId="4647EA6B" w:rsidR="00277427" w:rsidRPr="009C7463" w:rsidRDefault="009C7463" w:rsidP="009C7463">
      <w:pPr>
        <w:rPr>
          <w:rFonts w:ascii="Calibri" w:hAnsi="Calibri" w:cs="Arial"/>
          <w:b/>
          <w:color w:val="000000"/>
          <w:sz w:val="32"/>
          <w:szCs w:val="24"/>
        </w:rPr>
      </w:pPr>
      <w:bookmarkStart w:id="1" w:name="_Hlk118382146"/>
      <w:r w:rsidRPr="009C7463">
        <w:rPr>
          <w:rFonts w:ascii="Calibri" w:hAnsi="Calibri"/>
          <w:b/>
          <w:color w:val="000000"/>
          <w:sz w:val="32"/>
          <w:szCs w:val="24"/>
        </w:rPr>
        <w:t>Czy muszę wypełniać niniejszą ankietę?</w:t>
      </w:r>
    </w:p>
    <w:bookmarkEnd w:id="1"/>
    <w:p w14:paraId="6EF46B41" w14:textId="06DFF0DE" w:rsidR="00277427" w:rsidRPr="009C7463" w:rsidRDefault="009C7463" w:rsidP="009C7463">
      <w:pPr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color w:val="000000"/>
          <w:sz w:val="28"/>
          <w:szCs w:val="24"/>
        </w:rPr>
        <w:t>Nie muszą Państwo brać udziału w niniejszej ankiecie. Jeśli zdecydują się Państwo na wzięcie udziału w ankiecie, nie muszą Państwo odpowiadać na wszystkie pytania. To, czy zdecydują się Państwo wziąć udział, nie będzie miało wpływu na otrzymywane przez Państwo usługi, ani też na sposób, w jaki Państwo są traktowani.</w:t>
      </w:r>
    </w:p>
    <w:p w14:paraId="73B967BA" w14:textId="46C68B2E" w:rsidR="00277427" w:rsidRPr="009C7463" w:rsidRDefault="00277427" w:rsidP="009C7463">
      <w:pPr>
        <w:rPr>
          <w:rFonts w:ascii="Calibri" w:hAnsi="Calibri" w:cs="Arial"/>
          <w:sz w:val="28"/>
          <w:szCs w:val="24"/>
          <w:lang w:eastAsia="en-GB"/>
        </w:rPr>
      </w:pPr>
    </w:p>
    <w:p w14:paraId="643934FC" w14:textId="2764E462" w:rsidR="00277427" w:rsidRPr="009C7463" w:rsidRDefault="009C7463" w:rsidP="009C7463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</w:rPr>
      </w:pPr>
      <w:r w:rsidRPr="009C7463">
        <w:rPr>
          <w:rFonts w:ascii="Calibri" w:hAnsi="Calibri"/>
          <w:b/>
          <w:bCs/>
          <w:sz w:val="32"/>
          <w:szCs w:val="36"/>
        </w:rPr>
        <w:t>Skontaktuj się z nami</w:t>
      </w:r>
    </w:p>
    <w:p w14:paraId="3CC8075D" w14:textId="2DAB8047" w:rsidR="00277427" w:rsidRPr="009C7463" w:rsidRDefault="009C7463" w:rsidP="009C7463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r w:rsidRPr="009C7463">
        <w:rPr>
          <w:rFonts w:ascii="Calibri" w:hAnsi="Calibri"/>
          <w:b/>
          <w:bCs/>
          <w:sz w:val="28"/>
          <w:szCs w:val="32"/>
        </w:rPr>
        <w:t>Dla uzyskania niezależnego wsparcia lub porady</w:t>
      </w:r>
    </w:p>
    <w:p w14:paraId="3A146DE0" w14:textId="526E7048" w:rsidR="00277427" w:rsidRPr="009C7463" w:rsidRDefault="009C7463" w:rsidP="009C7463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en-GB"/>
        </w:rPr>
      </w:pPr>
      <w:r w:rsidRPr="009C7463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must include details of a telephone help line/advocacy group through which assistance in completing the survey can be arranged]</w:t>
      </w:r>
    </w:p>
    <w:p w14:paraId="47BA1FCA" w14:textId="6C8B7476" w:rsidR="00277427" w:rsidRPr="009C7463" w:rsidRDefault="009C7463" w:rsidP="009C7463">
      <w:pPr>
        <w:keepNext/>
        <w:spacing w:before="120" w:after="60"/>
        <w:outlineLvl w:val="0"/>
        <w:rPr>
          <w:rFonts w:ascii="Calibri" w:hAnsi="Calibri" w:cs="Arial"/>
          <w:sz w:val="28"/>
          <w:szCs w:val="24"/>
          <w:lang w:val="en-GB"/>
        </w:rPr>
      </w:pPr>
      <w:bookmarkStart w:id="2" w:name="_Hlk8122253"/>
      <w:r w:rsidRPr="009C7463">
        <w:rPr>
          <w:rFonts w:ascii="Calibri" w:hAnsi="Calibri"/>
          <w:b/>
          <w:bCs/>
          <w:sz w:val="28"/>
          <w:szCs w:val="32"/>
          <w:lang w:val="en-GB"/>
        </w:rPr>
        <w:t>W przypadku niezależnych skarg</w:t>
      </w:r>
    </w:p>
    <w:p w14:paraId="286165E5" w14:textId="34A09E4E" w:rsidR="00277427" w:rsidRPr="009C7463" w:rsidRDefault="009C7463" w:rsidP="009C7463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en-GB"/>
        </w:rPr>
      </w:pPr>
      <w:r w:rsidRPr="009C7463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must include details of an independent complaints procedure including contact details and a brief summary of the process]</w:t>
      </w:r>
    </w:p>
    <w:bookmarkEnd w:id="2"/>
    <w:p w14:paraId="5094109D" w14:textId="77777777" w:rsidR="00277427" w:rsidRPr="009C7463" w:rsidRDefault="00277427" w:rsidP="009C7463">
      <w:pPr>
        <w:keepNext/>
        <w:outlineLvl w:val="2"/>
        <w:rPr>
          <w:rFonts w:ascii="Calibri" w:hAnsi="Calibri" w:cs="Arial"/>
          <w:sz w:val="28"/>
          <w:szCs w:val="24"/>
          <w:lang w:val="en-GB" w:eastAsia="en-GB"/>
        </w:rPr>
      </w:pPr>
    </w:p>
    <w:p w14:paraId="3ED9E4F9" w14:textId="77777777" w:rsidR="00277427" w:rsidRPr="009C7463" w:rsidRDefault="009C7463" w:rsidP="009C7463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9C7463">
        <w:rPr>
          <w:rFonts w:ascii="Calibri" w:hAnsi="Calibri"/>
          <w:sz w:val="28"/>
          <w:szCs w:val="24"/>
          <w:u w:val="single"/>
        </w:rPr>
        <w:t>W przypadku próśb lub zapytań dotyczących niniejszej ankiety</w:t>
      </w:r>
    </w:p>
    <w:p w14:paraId="4831F4C8" w14:textId="04328ADD" w:rsidR="00277427" w:rsidRPr="009C7463" w:rsidRDefault="009C7463" w:rsidP="009C746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en-GB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  <w:lang w:val="en-GB"/>
        </w:rPr>
        <w:t>[telephone number</w:t>
      </w:r>
      <w:r w:rsidRPr="009C7463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  <w:lang w:val="en-GB"/>
        </w:rPr>
        <w:t>] (</w:t>
      </w:r>
      <w:r w:rsidRPr="009C7463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en-GB" w:eastAsia="en-GB"/>
        </w:rPr>
        <w:t>Monday to Friday between 10.00 am and 12.00 noon, or between 2.00 pm and 4.00 pm</w:t>
      </w:r>
      <w:r w:rsidRPr="009C7463">
        <w:rPr>
          <w:rFonts w:ascii="Calibri" w:hAnsi="Calibri"/>
          <w:bCs/>
          <w:color w:val="FF0000"/>
          <w:sz w:val="28"/>
          <w:szCs w:val="32"/>
          <w:highlight w:val="yellow"/>
          <w:lang w:val="en-GB"/>
        </w:rPr>
        <w:t xml:space="preserve">) </w:t>
      </w:r>
      <w:r w:rsidRPr="009C7463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can vary these hours or expand this e.g. to say leave a message and someone will get back to you]</w:t>
      </w:r>
    </w:p>
    <w:p w14:paraId="3F886BB5" w14:textId="77777777" w:rsidR="00277427" w:rsidRPr="009C7463" w:rsidRDefault="009C7463" w:rsidP="009C746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6F98CA6E" w14:textId="77777777" w:rsidR="00277427" w:rsidRPr="009C7463" w:rsidRDefault="009C7463" w:rsidP="009C7463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p w14:paraId="539AC955" w14:textId="77777777" w:rsidR="00277427" w:rsidRPr="009C7463" w:rsidRDefault="009C7463" w:rsidP="009C7463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9C7463">
        <w:rPr>
          <w:rFonts w:ascii="Calibri" w:hAnsi="Calibri"/>
          <w:sz w:val="28"/>
          <w:szCs w:val="24"/>
          <w:u w:val="single"/>
        </w:rPr>
        <w:t>W przypadku zapytań dotyczących usług opieki lub wsparcia</w:t>
      </w:r>
    </w:p>
    <w:p w14:paraId="742AA6F4" w14:textId="1ADDCD52" w:rsidR="00277427" w:rsidRPr="009C7463" w:rsidRDefault="009C7463" w:rsidP="009C746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en-GB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  <w:lang w:val="en-GB"/>
        </w:rPr>
        <w:t>[telephone number</w:t>
      </w:r>
      <w:r w:rsidRPr="009C7463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  <w:lang w:val="en-GB"/>
        </w:rPr>
        <w:t>] (</w:t>
      </w:r>
      <w:r w:rsidRPr="009C7463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en-GB" w:eastAsia="en-GB"/>
        </w:rPr>
        <w:t>Monday to Friday between 10.00 am and 12.00 noon, or between 2.00 pm and 4.00 pm</w:t>
      </w:r>
      <w:r w:rsidRPr="009C7463">
        <w:rPr>
          <w:rFonts w:ascii="Calibri" w:hAnsi="Calibri"/>
          <w:bCs/>
          <w:color w:val="FF0000"/>
          <w:sz w:val="28"/>
          <w:szCs w:val="32"/>
          <w:highlight w:val="yellow"/>
          <w:lang w:val="en-GB"/>
        </w:rPr>
        <w:t xml:space="preserve">) </w:t>
      </w:r>
      <w:r w:rsidRPr="009C7463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can vary these hours or expand this e.g. to say leave a message and someone will get back to you]</w:t>
      </w:r>
    </w:p>
    <w:p w14:paraId="2353E01E" w14:textId="77777777" w:rsidR="00277427" w:rsidRPr="009C7463" w:rsidRDefault="009C7463" w:rsidP="009C746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0B900573" w14:textId="31E5CE61" w:rsidR="00277427" w:rsidRPr="009C7463" w:rsidRDefault="009C7463" w:rsidP="009C7463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sectPr w:rsidR="001E172F" w:rsidRPr="009C7463" w:rsidSect="00B40C28">
      <w:footerReference w:type="default" r:id="rId13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D086B" w14:textId="77777777" w:rsidR="00277427" w:rsidRDefault="009C7463" w:rsidP="00EE4313">
      <w:r>
        <w:separator/>
      </w:r>
    </w:p>
  </w:endnote>
  <w:endnote w:type="continuationSeparator" w:id="0">
    <w:p w14:paraId="6520C35B" w14:textId="77777777" w:rsidR="00277427" w:rsidRDefault="009C7463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9454" w14:textId="7A0429CD" w:rsidR="00277427" w:rsidRPr="003D63F3" w:rsidRDefault="00277427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EFC52" w14:textId="77777777" w:rsidR="00277427" w:rsidRDefault="009C7463" w:rsidP="00EE4313">
      <w:r>
        <w:separator/>
      </w:r>
    </w:p>
  </w:footnote>
  <w:footnote w:type="continuationSeparator" w:id="0">
    <w:p w14:paraId="3BD44B1C" w14:textId="77777777" w:rsidR="00277427" w:rsidRDefault="009C7463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1929927313">
    <w:abstractNumId w:val="1"/>
  </w:num>
  <w:num w:numId="2" w16cid:durableId="11397630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08949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1787525">
    <w:abstractNumId w:val="2"/>
  </w:num>
  <w:num w:numId="5" w16cid:durableId="99107842">
    <w:abstractNumId w:val="4"/>
  </w:num>
  <w:num w:numId="6" w16cid:durableId="1802533843">
    <w:abstractNumId w:val="3"/>
  </w:num>
  <w:num w:numId="7" w16cid:durableId="1274826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9C7463"/>
    <w:rsid w:val="00277427"/>
    <w:rsid w:val="00365CEC"/>
    <w:rsid w:val="009C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co.org.uk/for-organisations/guide-to-the-general-data-protection-regulation-gdpr/individual-rights/right-to-be-informed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525AEB-6506-4507-86FB-340AE087C381}">
  <ds:schemaRefs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aa48f6bc-9a97-46ff-b31f-ce9bd696e37b"/>
    <ds:schemaRef ds:uri="87a7f854-b597-490d-a16d-9d5e9fe794e2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295689f-5d62-4e7b-acb2-cad17591dae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60AD9DD-C04B-4003-9208-C5998C1F2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8F0DF6-BB54-499B-9641-EB2BC2EE17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12</TotalTime>
  <Pages>3</Pages>
  <Words>889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28</cp:revision>
  <cp:lastPrinted>2017-08-18T14:08:00Z</cp:lastPrinted>
  <dcterms:created xsi:type="dcterms:W3CDTF">2020-12-04T12:41:00Z</dcterms:created>
  <dcterms:modified xsi:type="dcterms:W3CDTF">2024-06-04T07:54:00Z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60057166-9273-4af8-9f5d-094e173b0eaf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